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38" w:type="dxa"/>
        <w:jc w:val="right"/>
        <w:tblInd w:w="-601" w:type="dxa"/>
        <w:tblLayout w:type="fixed"/>
        <w:tblLook w:val="01E0"/>
      </w:tblPr>
      <w:tblGrid>
        <w:gridCol w:w="6138"/>
      </w:tblGrid>
      <w:tr w:rsidR="00937280" w:rsidRPr="00EC0B95" w:rsidTr="006C551E">
        <w:trPr>
          <w:trHeight w:val="2017"/>
          <w:jc w:val="right"/>
        </w:trPr>
        <w:tc>
          <w:tcPr>
            <w:tcW w:w="6138" w:type="dxa"/>
          </w:tcPr>
          <w:p w:rsidR="00937280" w:rsidRDefault="00937280" w:rsidP="00AB51EF">
            <w:pPr>
              <w:jc w:val="right"/>
              <w:rPr>
                <w:b/>
              </w:rPr>
            </w:pPr>
          </w:p>
          <w:p w:rsidR="00937280" w:rsidRDefault="00937280" w:rsidP="0077039B">
            <w:pPr>
              <w:jc w:val="right"/>
            </w:pPr>
            <w:r>
              <w:rPr>
                <w:b/>
                <w:sz w:val="22"/>
                <w:szCs w:val="22"/>
              </w:rPr>
              <w:t>Приложение № 3</w:t>
            </w:r>
            <w:r>
              <w:rPr>
                <w:sz w:val="22"/>
                <w:szCs w:val="22"/>
              </w:rPr>
              <w:t xml:space="preserve"> </w:t>
            </w:r>
          </w:p>
          <w:p w:rsidR="00937280" w:rsidRDefault="00937280" w:rsidP="0077039B">
            <w:pPr>
              <w:jc w:val="right"/>
            </w:pPr>
            <w:r>
              <w:rPr>
                <w:sz w:val="22"/>
                <w:szCs w:val="22"/>
              </w:rPr>
              <w:t xml:space="preserve">к решению Собрания депутатов </w:t>
            </w:r>
          </w:p>
          <w:p w:rsidR="00937280" w:rsidRDefault="00937280" w:rsidP="0077039B">
            <w:pPr>
              <w:jc w:val="right"/>
            </w:pPr>
            <w:r>
              <w:rPr>
                <w:sz w:val="22"/>
                <w:szCs w:val="22"/>
              </w:rPr>
              <w:t>мо «поселок Олымский»</w:t>
            </w:r>
          </w:p>
          <w:p w:rsidR="00937280" w:rsidRDefault="00937280" w:rsidP="0077039B">
            <w:pPr>
              <w:jc w:val="right"/>
            </w:pPr>
            <w:r>
              <w:rPr>
                <w:sz w:val="22"/>
                <w:szCs w:val="22"/>
              </w:rPr>
              <w:t>Касторенского района Курской области</w:t>
            </w:r>
          </w:p>
          <w:p w:rsidR="00937280" w:rsidRDefault="00937280" w:rsidP="0077039B">
            <w:pPr>
              <w:jc w:val="right"/>
            </w:pPr>
            <w:r>
              <w:rPr>
                <w:sz w:val="22"/>
                <w:szCs w:val="22"/>
              </w:rPr>
              <w:t>№67    от 22.12.2017г.</w:t>
            </w:r>
          </w:p>
          <w:p w:rsidR="00937280" w:rsidRPr="00EC0B95" w:rsidRDefault="00937280" w:rsidP="00B86375">
            <w:pPr>
              <w:jc w:val="right"/>
            </w:pPr>
          </w:p>
        </w:tc>
      </w:tr>
    </w:tbl>
    <w:p w:rsidR="00937280" w:rsidRPr="00EC0B95" w:rsidRDefault="00937280" w:rsidP="000A6F32">
      <w:pPr>
        <w:pStyle w:val="Heading7"/>
        <w:ind w:right="-285"/>
        <w:jc w:val="left"/>
        <w:rPr>
          <w:b w:val="0"/>
          <w:color w:val="auto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937280" w:rsidRPr="00EC0B95" w:rsidTr="00AB51EF">
        <w:trPr>
          <w:trHeight w:val="779"/>
          <w:jc w:val="center"/>
        </w:trPr>
        <w:tc>
          <w:tcPr>
            <w:tcW w:w="9853" w:type="dxa"/>
          </w:tcPr>
          <w:p w:rsidR="00937280" w:rsidRPr="00EC0B95" w:rsidRDefault="00937280" w:rsidP="00AB51EF">
            <w:pPr>
              <w:jc w:val="center"/>
            </w:pPr>
            <w:r w:rsidRPr="00EC0B95">
              <w:t xml:space="preserve">Перечень главных администраторов </w:t>
            </w:r>
          </w:p>
          <w:p w:rsidR="00937280" w:rsidRPr="00EC0B95" w:rsidRDefault="00937280" w:rsidP="00AB51EF">
            <w:pPr>
              <w:jc w:val="center"/>
            </w:pPr>
            <w:r w:rsidRPr="00EC0B95">
              <w:t xml:space="preserve">источников финансирования </w:t>
            </w:r>
            <w:r>
              <w:t xml:space="preserve"> </w:t>
            </w:r>
            <w:r w:rsidRPr="00EC0B95">
              <w:t xml:space="preserve"> бюджета</w:t>
            </w:r>
          </w:p>
          <w:p w:rsidR="00937280" w:rsidRPr="00EC0B95" w:rsidRDefault="00937280" w:rsidP="00AB51EF">
            <w:pPr>
              <w:jc w:val="center"/>
            </w:pPr>
            <w:r w:rsidRPr="00EC0B95">
              <w:t>муниципальног</w:t>
            </w:r>
            <w:r>
              <w:t>о образования «поселок Олымский</w:t>
            </w:r>
            <w:r w:rsidRPr="00EC0B95">
              <w:t xml:space="preserve">» </w:t>
            </w:r>
            <w:r>
              <w:t>Касторенского района Курской области</w:t>
            </w:r>
          </w:p>
        </w:tc>
      </w:tr>
    </w:tbl>
    <w:p w:rsidR="00937280" w:rsidRPr="00EC0B95" w:rsidRDefault="00937280" w:rsidP="000A6F32"/>
    <w:tbl>
      <w:tblPr>
        <w:tblW w:w="9735" w:type="dxa"/>
        <w:tblInd w:w="93" w:type="dxa"/>
        <w:tblLayout w:type="fixed"/>
        <w:tblLook w:val="0000"/>
      </w:tblPr>
      <w:tblGrid>
        <w:gridCol w:w="915"/>
        <w:gridCol w:w="3060"/>
        <w:gridCol w:w="5760"/>
      </w:tblGrid>
      <w:tr w:rsidR="00937280" w:rsidRPr="00EC0B95">
        <w:trPr>
          <w:trHeight w:val="662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80" w:rsidRPr="00EC0B95" w:rsidRDefault="00937280" w:rsidP="00E54C7D">
            <w:pPr>
              <w:jc w:val="center"/>
              <w:rPr>
                <w:bCs/>
                <w:color w:val="000000"/>
              </w:rPr>
            </w:pPr>
            <w:r w:rsidRPr="00EC0B95">
              <w:t>Код главы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80" w:rsidRPr="00EC0B95" w:rsidRDefault="00937280" w:rsidP="00E54C7D">
            <w:pPr>
              <w:ind w:left="-108" w:firstLine="108"/>
              <w:jc w:val="center"/>
              <w:rPr>
                <w:bCs/>
              </w:rPr>
            </w:pPr>
            <w:r w:rsidRPr="00EC0B95">
              <w:t>Код группы, подгруппы, статьи и вида источников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280" w:rsidRPr="00EC0B95" w:rsidRDefault="00937280" w:rsidP="00E54C7D">
            <w:pPr>
              <w:jc w:val="center"/>
              <w:rPr>
                <w:bCs/>
                <w:color w:val="000000"/>
                <w:lang w:val="en-US"/>
              </w:rPr>
            </w:pPr>
            <w:r w:rsidRPr="00EC0B95">
              <w:rPr>
                <w:bCs/>
                <w:color w:val="000000"/>
              </w:rPr>
              <w:t>Наименование</w:t>
            </w:r>
          </w:p>
        </w:tc>
      </w:tr>
    </w:tbl>
    <w:p w:rsidR="00937280" w:rsidRPr="00EC0B95" w:rsidRDefault="00937280" w:rsidP="000A6F32"/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3060"/>
        <w:gridCol w:w="5760"/>
      </w:tblGrid>
      <w:tr w:rsidR="00937280" w:rsidRPr="00EC0B95">
        <w:trPr>
          <w:trHeight w:val="270"/>
          <w:tblHeader/>
        </w:trPr>
        <w:tc>
          <w:tcPr>
            <w:tcW w:w="915" w:type="dxa"/>
            <w:vAlign w:val="center"/>
          </w:tcPr>
          <w:p w:rsidR="00937280" w:rsidRPr="00EC0B95" w:rsidRDefault="00937280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1</w:t>
            </w:r>
          </w:p>
        </w:tc>
        <w:tc>
          <w:tcPr>
            <w:tcW w:w="3060" w:type="dxa"/>
            <w:vAlign w:val="center"/>
          </w:tcPr>
          <w:p w:rsidR="00937280" w:rsidRPr="00EC0B95" w:rsidRDefault="00937280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2</w:t>
            </w:r>
          </w:p>
        </w:tc>
        <w:tc>
          <w:tcPr>
            <w:tcW w:w="5760" w:type="dxa"/>
            <w:vAlign w:val="center"/>
          </w:tcPr>
          <w:p w:rsidR="00937280" w:rsidRPr="00EC0B95" w:rsidRDefault="00937280" w:rsidP="00E54C7D">
            <w:pPr>
              <w:jc w:val="center"/>
              <w:rPr>
                <w:color w:val="000000"/>
              </w:rPr>
            </w:pPr>
            <w:r w:rsidRPr="00EC0B95">
              <w:rPr>
                <w:color w:val="000000"/>
              </w:rPr>
              <w:t>3</w:t>
            </w:r>
          </w:p>
        </w:tc>
      </w:tr>
      <w:tr w:rsidR="00937280" w:rsidRPr="00E27F0D">
        <w:trPr>
          <w:trHeight w:val="375"/>
        </w:trPr>
        <w:tc>
          <w:tcPr>
            <w:tcW w:w="915" w:type="dxa"/>
            <w:vAlign w:val="bottom"/>
          </w:tcPr>
          <w:p w:rsidR="00937280" w:rsidRPr="00E27F0D" w:rsidRDefault="00937280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54C7D">
            <w:pPr>
              <w:jc w:val="center"/>
              <w:rPr>
                <w:b/>
              </w:rPr>
            </w:pPr>
          </w:p>
        </w:tc>
        <w:tc>
          <w:tcPr>
            <w:tcW w:w="5760" w:type="dxa"/>
            <w:vAlign w:val="center"/>
          </w:tcPr>
          <w:p w:rsidR="00937280" w:rsidRPr="00E27F0D" w:rsidRDefault="00937280" w:rsidP="00E54C7D">
            <w:pPr>
              <w:rPr>
                <w:b/>
              </w:rPr>
            </w:pPr>
            <w:r>
              <w:rPr>
                <w:b/>
              </w:rPr>
              <w:t>Администрация поселка Олымский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10C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00 00 00 0000 000</w:t>
            </w:r>
          </w:p>
        </w:tc>
        <w:tc>
          <w:tcPr>
            <w:tcW w:w="5760" w:type="dxa"/>
          </w:tcPr>
          <w:p w:rsidR="00937280" w:rsidRPr="00E27F0D" w:rsidRDefault="00937280" w:rsidP="000F79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редиты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других бюджетов бюджетной системы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Российской Федерации         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5278EC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5278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1 00 00 0000 0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60" w:type="dxa"/>
          </w:tcPr>
          <w:p w:rsidR="00937280" w:rsidRDefault="00937280" w:rsidP="000F79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 от других бюджетов бюджетной системы Российской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  в валюте Российской Федерации                                          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00 00 0000 700</w:t>
            </w:r>
          </w:p>
        </w:tc>
        <w:tc>
          <w:tcPr>
            <w:tcW w:w="5760" w:type="dxa"/>
          </w:tcPr>
          <w:p w:rsidR="00937280" w:rsidRPr="000F7963" w:rsidRDefault="00937280" w:rsidP="00E10C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63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0000 710</w:t>
            </w:r>
          </w:p>
        </w:tc>
        <w:tc>
          <w:tcPr>
            <w:tcW w:w="5760" w:type="dxa"/>
          </w:tcPr>
          <w:p w:rsidR="00937280" w:rsidRPr="000F7963" w:rsidRDefault="00937280" w:rsidP="00E10C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7963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00 00 0000 800</w:t>
            </w:r>
          </w:p>
        </w:tc>
        <w:tc>
          <w:tcPr>
            <w:tcW w:w="5760" w:type="dxa"/>
          </w:tcPr>
          <w:p w:rsidR="00937280" w:rsidRPr="00E27F0D" w:rsidRDefault="00937280" w:rsidP="000F7963">
            <w:r w:rsidRPr="000F7963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0F7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5760" w:type="dxa"/>
          </w:tcPr>
          <w:p w:rsidR="00937280" w:rsidRPr="00E27F0D" w:rsidRDefault="00937280" w:rsidP="000F7963">
            <w:r w:rsidRPr="000F7963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  <w:rPr>
                <w:b/>
              </w:rPr>
            </w:pPr>
            <w:r w:rsidRPr="00E27F0D">
              <w:rPr>
                <w:b/>
              </w:rPr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</w:t>
            </w:r>
            <w:r w:rsidRPr="00E27F0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по учету средств бюджета            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3B73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   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E54C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E27F0D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 </w:t>
            </w:r>
            <w:r w:rsidRPr="00E27F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</w:tr>
      <w:tr w:rsidR="00937280" w:rsidRPr="00E27F0D">
        <w:trPr>
          <w:trHeight w:val="270"/>
        </w:trPr>
        <w:tc>
          <w:tcPr>
            <w:tcW w:w="915" w:type="dxa"/>
            <w:vAlign w:val="center"/>
          </w:tcPr>
          <w:p w:rsidR="00937280" w:rsidRPr="00E27F0D" w:rsidRDefault="00937280" w:rsidP="00E54C7D">
            <w:pPr>
              <w:jc w:val="center"/>
            </w:pPr>
            <w:r w:rsidRPr="00E27F0D">
              <w:rPr>
                <w:sz w:val="22"/>
                <w:szCs w:val="22"/>
              </w:rPr>
              <w:t>001</w:t>
            </w:r>
          </w:p>
        </w:tc>
        <w:tc>
          <w:tcPr>
            <w:tcW w:w="3060" w:type="dxa"/>
            <w:vAlign w:val="center"/>
          </w:tcPr>
          <w:p w:rsidR="00937280" w:rsidRPr="00E27F0D" w:rsidRDefault="00937280" w:rsidP="003B731D">
            <w:pPr>
              <w:pStyle w:val="BalloonTex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>01 05 02 01 1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 0000 610</w:t>
            </w:r>
          </w:p>
        </w:tc>
        <w:tc>
          <w:tcPr>
            <w:tcW w:w="5760" w:type="dxa"/>
          </w:tcPr>
          <w:p w:rsidR="00937280" w:rsidRPr="00E27F0D" w:rsidRDefault="00937280" w:rsidP="00E54C7D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</w:rPr>
            </w:pP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 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городских </w:t>
            </w:r>
            <w:r w:rsidRPr="00E27F0D">
              <w:rPr>
                <w:rFonts w:ascii="Times New Roman" w:hAnsi="Times New Roman" w:cs="Times New Roman"/>
                <w:sz w:val="22"/>
                <w:szCs w:val="22"/>
              </w:rPr>
              <w:t xml:space="preserve">поселений     </w:t>
            </w:r>
          </w:p>
        </w:tc>
      </w:tr>
    </w:tbl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4.7pt;margin-top:8.15pt;width:239.25pt;height:107.1pt;z-index:251658240;mso-position-horizontal-relative:text;mso-position-vertical-relative:text" strokecolor="white">
            <v:textbox style="mso-next-textbox:#_x0000_s1026">
              <w:txbxContent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период 201 и 2015 годов»</w:t>
                  </w: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937280" w:rsidRPr="00187564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Pr="00187564">
                    <w:rPr>
                      <w:sz w:val="22"/>
                      <w:szCs w:val="22"/>
                    </w:rPr>
                    <w:t xml:space="preserve">риложение </w:t>
                  </w:r>
                  <w:r>
                    <w:rPr>
                      <w:sz w:val="22"/>
                      <w:szCs w:val="22"/>
                    </w:rPr>
                    <w:t>№</w:t>
                  </w: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2</w:t>
                  </w:r>
                </w:p>
                <w:p w:rsidR="00937280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 решению С</w:t>
                  </w:r>
                  <w:r w:rsidRPr="00187564">
                    <w:rPr>
                      <w:sz w:val="22"/>
                      <w:szCs w:val="22"/>
                    </w:rPr>
                    <w:t xml:space="preserve">обрания </w:t>
                  </w:r>
                  <w:r>
                    <w:rPr>
                      <w:sz w:val="22"/>
                      <w:szCs w:val="22"/>
                    </w:rPr>
                    <w:t xml:space="preserve"> депутатов поселок  Касторное Курской области</w:t>
                  </w:r>
                </w:p>
                <w:p w:rsidR="00937280" w:rsidRPr="00187564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 w:rsidRPr="00187564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87564">
                    <w:rPr>
                      <w:sz w:val="22"/>
                      <w:szCs w:val="22"/>
                    </w:rPr>
                    <w:t xml:space="preserve">«О бюджете муниципального </w:t>
                  </w:r>
                  <w:r>
                    <w:rPr>
                      <w:sz w:val="22"/>
                      <w:szCs w:val="22"/>
                    </w:rPr>
                    <w:t xml:space="preserve">образования </w:t>
                  </w:r>
                  <w:r w:rsidRPr="00187564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поселок Касторное</w:t>
                  </w:r>
                  <w:r w:rsidRPr="00187564">
                    <w:rPr>
                      <w:sz w:val="22"/>
                      <w:szCs w:val="22"/>
                    </w:rPr>
                    <w:t xml:space="preserve"> »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187564">
                    <w:rPr>
                      <w:sz w:val="22"/>
                      <w:szCs w:val="22"/>
                    </w:rPr>
                    <w:t>на 200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187564">
                    <w:rPr>
                      <w:sz w:val="22"/>
                      <w:szCs w:val="22"/>
                    </w:rPr>
                    <w:t xml:space="preserve"> год»</w:t>
                  </w:r>
                </w:p>
                <w:p w:rsidR="00937280" w:rsidRPr="00187564" w:rsidRDefault="00937280" w:rsidP="000A6F32">
                  <w:pPr>
                    <w:jc w:val="center"/>
                    <w:rPr>
                      <w:sz w:val="22"/>
                      <w:szCs w:val="22"/>
                    </w:rPr>
                  </w:pPr>
                  <w:r w:rsidRPr="00187564">
                    <w:rPr>
                      <w:sz w:val="22"/>
                      <w:szCs w:val="22"/>
                    </w:rPr>
                    <w:t>от</w:t>
                  </w:r>
                  <w:r>
                    <w:rPr>
                      <w:sz w:val="22"/>
                      <w:szCs w:val="22"/>
                    </w:rPr>
                    <w:t xml:space="preserve">                </w:t>
                  </w:r>
                  <w:r w:rsidRPr="00187564">
                    <w:rPr>
                      <w:sz w:val="22"/>
                      <w:szCs w:val="22"/>
                    </w:rPr>
                    <w:t xml:space="preserve"> г. №</w:t>
                  </w:r>
                </w:p>
                <w:p w:rsidR="00937280" w:rsidRDefault="00937280" w:rsidP="000A6F32">
                  <w:pPr>
                    <w:jc w:val="center"/>
                  </w:pPr>
                </w:p>
              </w:txbxContent>
            </v:textbox>
          </v:shape>
        </w:pict>
      </w: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E34F1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0A6F32">
      <w:pPr>
        <w:tabs>
          <w:tab w:val="left" w:pos="9921"/>
        </w:tabs>
        <w:ind w:right="140"/>
        <w:jc w:val="center"/>
        <w:rPr>
          <w:b/>
          <w:bCs/>
        </w:rPr>
      </w:pPr>
    </w:p>
    <w:p w:rsidR="00937280" w:rsidRDefault="00937280" w:rsidP="004110AC">
      <w:pPr>
        <w:jc w:val="center"/>
        <w:rPr>
          <w:sz w:val="36"/>
          <w:szCs w:val="36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p w:rsidR="00937280" w:rsidRDefault="00937280" w:rsidP="000E758F">
      <w:pPr>
        <w:pStyle w:val="BodyText2"/>
        <w:rPr>
          <w:sz w:val="18"/>
          <w:szCs w:val="18"/>
        </w:rPr>
      </w:pPr>
    </w:p>
    <w:sectPr w:rsidR="00937280" w:rsidSect="00FD1756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5711027C"/>
    <w:multiLevelType w:val="multilevel"/>
    <w:tmpl w:val="F80C886A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abstractNum w:abstractNumId="3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abstractNum w:abstractNumId="4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5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83"/>
    <w:rsid w:val="000006CB"/>
    <w:rsid w:val="00004509"/>
    <w:rsid w:val="00006516"/>
    <w:rsid w:val="00010EDE"/>
    <w:rsid w:val="000113F9"/>
    <w:rsid w:val="00012BB5"/>
    <w:rsid w:val="00012EC5"/>
    <w:rsid w:val="00025453"/>
    <w:rsid w:val="0002614E"/>
    <w:rsid w:val="00027A24"/>
    <w:rsid w:val="0003211B"/>
    <w:rsid w:val="00040BAD"/>
    <w:rsid w:val="000422D5"/>
    <w:rsid w:val="0004515F"/>
    <w:rsid w:val="00053D51"/>
    <w:rsid w:val="00057F0F"/>
    <w:rsid w:val="00062613"/>
    <w:rsid w:val="000668BC"/>
    <w:rsid w:val="00066D47"/>
    <w:rsid w:val="0007070D"/>
    <w:rsid w:val="00076541"/>
    <w:rsid w:val="00080803"/>
    <w:rsid w:val="00080E6C"/>
    <w:rsid w:val="00085E67"/>
    <w:rsid w:val="00085F5F"/>
    <w:rsid w:val="000916A5"/>
    <w:rsid w:val="00093659"/>
    <w:rsid w:val="000A50F2"/>
    <w:rsid w:val="000A6F32"/>
    <w:rsid w:val="000B092F"/>
    <w:rsid w:val="000B392F"/>
    <w:rsid w:val="000B4EA3"/>
    <w:rsid w:val="000B51CF"/>
    <w:rsid w:val="000C00CE"/>
    <w:rsid w:val="000C7810"/>
    <w:rsid w:val="000D0C78"/>
    <w:rsid w:val="000D44D1"/>
    <w:rsid w:val="000D60A7"/>
    <w:rsid w:val="000D61EF"/>
    <w:rsid w:val="000D7F0A"/>
    <w:rsid w:val="000E0DFC"/>
    <w:rsid w:val="000E5ADB"/>
    <w:rsid w:val="000E758F"/>
    <w:rsid w:val="000F187D"/>
    <w:rsid w:val="000F4666"/>
    <w:rsid w:val="000F7963"/>
    <w:rsid w:val="00110B48"/>
    <w:rsid w:val="00113595"/>
    <w:rsid w:val="00114C1A"/>
    <w:rsid w:val="001270AD"/>
    <w:rsid w:val="001274C7"/>
    <w:rsid w:val="001421A3"/>
    <w:rsid w:val="001452F1"/>
    <w:rsid w:val="001479D2"/>
    <w:rsid w:val="0016572C"/>
    <w:rsid w:val="00165A9E"/>
    <w:rsid w:val="00180C54"/>
    <w:rsid w:val="001858D3"/>
    <w:rsid w:val="00187564"/>
    <w:rsid w:val="00191506"/>
    <w:rsid w:val="00191E1C"/>
    <w:rsid w:val="00197D72"/>
    <w:rsid w:val="001A54DC"/>
    <w:rsid w:val="001A7761"/>
    <w:rsid w:val="001A78DE"/>
    <w:rsid w:val="001B1FF3"/>
    <w:rsid w:val="001B456C"/>
    <w:rsid w:val="001B47A3"/>
    <w:rsid w:val="001B5D1A"/>
    <w:rsid w:val="001C00EC"/>
    <w:rsid w:val="001D466C"/>
    <w:rsid w:val="001D5504"/>
    <w:rsid w:val="001D6BC6"/>
    <w:rsid w:val="001D7C9D"/>
    <w:rsid w:val="001E084F"/>
    <w:rsid w:val="001E4B5E"/>
    <w:rsid w:val="001E51F8"/>
    <w:rsid w:val="001E7BE2"/>
    <w:rsid w:val="001F107C"/>
    <w:rsid w:val="002050E9"/>
    <w:rsid w:val="00207AE2"/>
    <w:rsid w:val="00207FC4"/>
    <w:rsid w:val="00210461"/>
    <w:rsid w:val="00212CC6"/>
    <w:rsid w:val="00214638"/>
    <w:rsid w:val="00214DCE"/>
    <w:rsid w:val="00216310"/>
    <w:rsid w:val="00225105"/>
    <w:rsid w:val="002328D2"/>
    <w:rsid w:val="00251868"/>
    <w:rsid w:val="00252099"/>
    <w:rsid w:val="00257BE3"/>
    <w:rsid w:val="00257C3C"/>
    <w:rsid w:val="002760C6"/>
    <w:rsid w:val="00276566"/>
    <w:rsid w:val="00280B0F"/>
    <w:rsid w:val="00290B37"/>
    <w:rsid w:val="00292820"/>
    <w:rsid w:val="00294367"/>
    <w:rsid w:val="00294666"/>
    <w:rsid w:val="002A43F5"/>
    <w:rsid w:val="002A69DD"/>
    <w:rsid w:val="002B002A"/>
    <w:rsid w:val="002C0206"/>
    <w:rsid w:val="002C2069"/>
    <w:rsid w:val="002C22FD"/>
    <w:rsid w:val="002C2619"/>
    <w:rsid w:val="002C2ADA"/>
    <w:rsid w:val="002D0238"/>
    <w:rsid w:val="002D421B"/>
    <w:rsid w:val="002D51A2"/>
    <w:rsid w:val="002E54B6"/>
    <w:rsid w:val="002F1EF9"/>
    <w:rsid w:val="002F4899"/>
    <w:rsid w:val="002F6578"/>
    <w:rsid w:val="0030192B"/>
    <w:rsid w:val="0030626C"/>
    <w:rsid w:val="00307C33"/>
    <w:rsid w:val="003311C2"/>
    <w:rsid w:val="00331DC5"/>
    <w:rsid w:val="00333DD2"/>
    <w:rsid w:val="00336285"/>
    <w:rsid w:val="003406DC"/>
    <w:rsid w:val="003418CC"/>
    <w:rsid w:val="00344719"/>
    <w:rsid w:val="00351D35"/>
    <w:rsid w:val="00353121"/>
    <w:rsid w:val="00356F4B"/>
    <w:rsid w:val="00360EDF"/>
    <w:rsid w:val="00376DDB"/>
    <w:rsid w:val="00381E5E"/>
    <w:rsid w:val="00383BDE"/>
    <w:rsid w:val="0038494E"/>
    <w:rsid w:val="003851D7"/>
    <w:rsid w:val="00385E7F"/>
    <w:rsid w:val="00386152"/>
    <w:rsid w:val="003951BF"/>
    <w:rsid w:val="00396CE3"/>
    <w:rsid w:val="003A12C8"/>
    <w:rsid w:val="003A6CBC"/>
    <w:rsid w:val="003A72FB"/>
    <w:rsid w:val="003B0960"/>
    <w:rsid w:val="003B618A"/>
    <w:rsid w:val="003B731D"/>
    <w:rsid w:val="003B7F75"/>
    <w:rsid w:val="003C4BC2"/>
    <w:rsid w:val="003C4EA4"/>
    <w:rsid w:val="003E27AB"/>
    <w:rsid w:val="003E43A4"/>
    <w:rsid w:val="003E7A26"/>
    <w:rsid w:val="003F4761"/>
    <w:rsid w:val="003F7794"/>
    <w:rsid w:val="0040799F"/>
    <w:rsid w:val="004110AC"/>
    <w:rsid w:val="00411FC8"/>
    <w:rsid w:val="0041672A"/>
    <w:rsid w:val="00422AF3"/>
    <w:rsid w:val="0042463E"/>
    <w:rsid w:val="004258FB"/>
    <w:rsid w:val="00427DD5"/>
    <w:rsid w:val="00427F73"/>
    <w:rsid w:val="00427F74"/>
    <w:rsid w:val="00431243"/>
    <w:rsid w:val="00434B01"/>
    <w:rsid w:val="00436AE5"/>
    <w:rsid w:val="00440D44"/>
    <w:rsid w:val="004432FB"/>
    <w:rsid w:val="00444418"/>
    <w:rsid w:val="00453B1E"/>
    <w:rsid w:val="00454D0E"/>
    <w:rsid w:val="00463EAD"/>
    <w:rsid w:val="004702FE"/>
    <w:rsid w:val="00482357"/>
    <w:rsid w:val="00492C4F"/>
    <w:rsid w:val="004964B9"/>
    <w:rsid w:val="004A0EE7"/>
    <w:rsid w:val="004A3F5C"/>
    <w:rsid w:val="004B0455"/>
    <w:rsid w:val="004B5452"/>
    <w:rsid w:val="004C1A42"/>
    <w:rsid w:val="004C6D9D"/>
    <w:rsid w:val="004D0D36"/>
    <w:rsid w:val="004D5983"/>
    <w:rsid w:val="004D624D"/>
    <w:rsid w:val="004F017B"/>
    <w:rsid w:val="004F5E88"/>
    <w:rsid w:val="004F7C7D"/>
    <w:rsid w:val="005008C4"/>
    <w:rsid w:val="00504BD9"/>
    <w:rsid w:val="005061AE"/>
    <w:rsid w:val="00515F90"/>
    <w:rsid w:val="005173A4"/>
    <w:rsid w:val="005178C3"/>
    <w:rsid w:val="0052140D"/>
    <w:rsid w:val="00525E67"/>
    <w:rsid w:val="005277F3"/>
    <w:rsid w:val="005278EC"/>
    <w:rsid w:val="005311C0"/>
    <w:rsid w:val="00531D91"/>
    <w:rsid w:val="00532E7F"/>
    <w:rsid w:val="005341F7"/>
    <w:rsid w:val="00535684"/>
    <w:rsid w:val="00541F90"/>
    <w:rsid w:val="00546F46"/>
    <w:rsid w:val="00550FF9"/>
    <w:rsid w:val="00551F1E"/>
    <w:rsid w:val="005535C1"/>
    <w:rsid w:val="0055483D"/>
    <w:rsid w:val="005550F2"/>
    <w:rsid w:val="005562EB"/>
    <w:rsid w:val="00560798"/>
    <w:rsid w:val="005614A7"/>
    <w:rsid w:val="005650B7"/>
    <w:rsid w:val="00583563"/>
    <w:rsid w:val="00595A9C"/>
    <w:rsid w:val="00595CF3"/>
    <w:rsid w:val="0059636D"/>
    <w:rsid w:val="00596A34"/>
    <w:rsid w:val="00596FEF"/>
    <w:rsid w:val="00597CE7"/>
    <w:rsid w:val="005A3A0E"/>
    <w:rsid w:val="005A542D"/>
    <w:rsid w:val="005A61D5"/>
    <w:rsid w:val="005A621D"/>
    <w:rsid w:val="005A720A"/>
    <w:rsid w:val="005B4821"/>
    <w:rsid w:val="005B68AA"/>
    <w:rsid w:val="005B7E53"/>
    <w:rsid w:val="005C019C"/>
    <w:rsid w:val="005D09EE"/>
    <w:rsid w:val="005D0B38"/>
    <w:rsid w:val="005D3ACB"/>
    <w:rsid w:val="005E1D5D"/>
    <w:rsid w:val="005E2EA3"/>
    <w:rsid w:val="005E39DF"/>
    <w:rsid w:val="005E3BCE"/>
    <w:rsid w:val="005E4637"/>
    <w:rsid w:val="005E67CF"/>
    <w:rsid w:val="005E75E8"/>
    <w:rsid w:val="00610902"/>
    <w:rsid w:val="00615E3C"/>
    <w:rsid w:val="0062096A"/>
    <w:rsid w:val="00620B88"/>
    <w:rsid w:val="00625A53"/>
    <w:rsid w:val="006264AA"/>
    <w:rsid w:val="00630442"/>
    <w:rsid w:val="00633372"/>
    <w:rsid w:val="00634247"/>
    <w:rsid w:val="006349F9"/>
    <w:rsid w:val="006366F3"/>
    <w:rsid w:val="00636909"/>
    <w:rsid w:val="006429B4"/>
    <w:rsid w:val="00645AA6"/>
    <w:rsid w:val="00645E98"/>
    <w:rsid w:val="006549AA"/>
    <w:rsid w:val="006577BA"/>
    <w:rsid w:val="00660F0F"/>
    <w:rsid w:val="006721E2"/>
    <w:rsid w:val="00673622"/>
    <w:rsid w:val="00673FA7"/>
    <w:rsid w:val="00675141"/>
    <w:rsid w:val="006751A7"/>
    <w:rsid w:val="00681FBA"/>
    <w:rsid w:val="00684143"/>
    <w:rsid w:val="00685346"/>
    <w:rsid w:val="00686FD2"/>
    <w:rsid w:val="006928F5"/>
    <w:rsid w:val="006959C1"/>
    <w:rsid w:val="006A3079"/>
    <w:rsid w:val="006A3C29"/>
    <w:rsid w:val="006A54FA"/>
    <w:rsid w:val="006A5E0B"/>
    <w:rsid w:val="006A76DB"/>
    <w:rsid w:val="006A7ADB"/>
    <w:rsid w:val="006B2B3B"/>
    <w:rsid w:val="006B6DF0"/>
    <w:rsid w:val="006C11E5"/>
    <w:rsid w:val="006C5037"/>
    <w:rsid w:val="006C551E"/>
    <w:rsid w:val="006D17E7"/>
    <w:rsid w:val="006D18D1"/>
    <w:rsid w:val="006D65C1"/>
    <w:rsid w:val="006F2E50"/>
    <w:rsid w:val="006F2E7C"/>
    <w:rsid w:val="006F62B2"/>
    <w:rsid w:val="007061C9"/>
    <w:rsid w:val="00710E93"/>
    <w:rsid w:val="00712AF3"/>
    <w:rsid w:val="00717EC2"/>
    <w:rsid w:val="007200A3"/>
    <w:rsid w:val="007220FE"/>
    <w:rsid w:val="00722E69"/>
    <w:rsid w:val="00723EFB"/>
    <w:rsid w:val="00726CEE"/>
    <w:rsid w:val="00727A50"/>
    <w:rsid w:val="00734215"/>
    <w:rsid w:val="00736165"/>
    <w:rsid w:val="00737C41"/>
    <w:rsid w:val="007434B6"/>
    <w:rsid w:val="007501C6"/>
    <w:rsid w:val="00752CC7"/>
    <w:rsid w:val="0075360A"/>
    <w:rsid w:val="007550DF"/>
    <w:rsid w:val="007614EC"/>
    <w:rsid w:val="0077039B"/>
    <w:rsid w:val="0077077E"/>
    <w:rsid w:val="007A15EC"/>
    <w:rsid w:val="007A5443"/>
    <w:rsid w:val="007B33AE"/>
    <w:rsid w:val="007B34A6"/>
    <w:rsid w:val="007B66BE"/>
    <w:rsid w:val="007C1ECD"/>
    <w:rsid w:val="007C3B5A"/>
    <w:rsid w:val="007E018A"/>
    <w:rsid w:val="007E1853"/>
    <w:rsid w:val="007E40DA"/>
    <w:rsid w:val="007E655D"/>
    <w:rsid w:val="007F22A4"/>
    <w:rsid w:val="00804A0D"/>
    <w:rsid w:val="008061A7"/>
    <w:rsid w:val="008110D1"/>
    <w:rsid w:val="008139E4"/>
    <w:rsid w:val="00813EFD"/>
    <w:rsid w:val="00820986"/>
    <w:rsid w:val="00821CED"/>
    <w:rsid w:val="0083433B"/>
    <w:rsid w:val="00836618"/>
    <w:rsid w:val="00837160"/>
    <w:rsid w:val="008419AF"/>
    <w:rsid w:val="0084320F"/>
    <w:rsid w:val="008507AB"/>
    <w:rsid w:val="00854FD0"/>
    <w:rsid w:val="0086192D"/>
    <w:rsid w:val="00862B22"/>
    <w:rsid w:val="00866507"/>
    <w:rsid w:val="00867B89"/>
    <w:rsid w:val="008705E8"/>
    <w:rsid w:val="00870C5D"/>
    <w:rsid w:val="008747E0"/>
    <w:rsid w:val="00880408"/>
    <w:rsid w:val="00881607"/>
    <w:rsid w:val="00882EBC"/>
    <w:rsid w:val="00882FAA"/>
    <w:rsid w:val="00883CF8"/>
    <w:rsid w:val="00883ED7"/>
    <w:rsid w:val="00887746"/>
    <w:rsid w:val="0089353C"/>
    <w:rsid w:val="008937DC"/>
    <w:rsid w:val="00893EEE"/>
    <w:rsid w:val="0089628A"/>
    <w:rsid w:val="008A1AB8"/>
    <w:rsid w:val="008B527D"/>
    <w:rsid w:val="008C1EAA"/>
    <w:rsid w:val="008C22F8"/>
    <w:rsid w:val="008C70A1"/>
    <w:rsid w:val="008D122A"/>
    <w:rsid w:val="008D2224"/>
    <w:rsid w:val="008D2ECC"/>
    <w:rsid w:val="008D3060"/>
    <w:rsid w:val="008D3D78"/>
    <w:rsid w:val="008E061F"/>
    <w:rsid w:val="008E2423"/>
    <w:rsid w:val="008E288F"/>
    <w:rsid w:val="008E37C4"/>
    <w:rsid w:val="008E5B3F"/>
    <w:rsid w:val="008E6A36"/>
    <w:rsid w:val="008F1B71"/>
    <w:rsid w:val="008F1F3B"/>
    <w:rsid w:val="008F5E1B"/>
    <w:rsid w:val="008F5FD8"/>
    <w:rsid w:val="008F7DD1"/>
    <w:rsid w:val="00905720"/>
    <w:rsid w:val="00905D7A"/>
    <w:rsid w:val="009064CB"/>
    <w:rsid w:val="0091114A"/>
    <w:rsid w:val="0091354A"/>
    <w:rsid w:val="0091762B"/>
    <w:rsid w:val="00920C77"/>
    <w:rsid w:val="0092359C"/>
    <w:rsid w:val="009331E5"/>
    <w:rsid w:val="00937280"/>
    <w:rsid w:val="00943E9F"/>
    <w:rsid w:val="00944B47"/>
    <w:rsid w:val="00954527"/>
    <w:rsid w:val="00957024"/>
    <w:rsid w:val="009626A8"/>
    <w:rsid w:val="009807E5"/>
    <w:rsid w:val="00981F40"/>
    <w:rsid w:val="00991EEE"/>
    <w:rsid w:val="0099297C"/>
    <w:rsid w:val="009A2D09"/>
    <w:rsid w:val="009A48A8"/>
    <w:rsid w:val="009A64EF"/>
    <w:rsid w:val="009B6AE7"/>
    <w:rsid w:val="009C5A28"/>
    <w:rsid w:val="009D1145"/>
    <w:rsid w:val="009D2859"/>
    <w:rsid w:val="009D3C9A"/>
    <w:rsid w:val="009E0046"/>
    <w:rsid w:val="009E384A"/>
    <w:rsid w:val="009E3C5E"/>
    <w:rsid w:val="009E4887"/>
    <w:rsid w:val="009E65B4"/>
    <w:rsid w:val="009E7349"/>
    <w:rsid w:val="009F49CE"/>
    <w:rsid w:val="009F7EC9"/>
    <w:rsid w:val="00A02B31"/>
    <w:rsid w:val="00A02F93"/>
    <w:rsid w:val="00A110DA"/>
    <w:rsid w:val="00A12C4D"/>
    <w:rsid w:val="00A157F2"/>
    <w:rsid w:val="00A16DA5"/>
    <w:rsid w:val="00A17F3F"/>
    <w:rsid w:val="00A21058"/>
    <w:rsid w:val="00A2382C"/>
    <w:rsid w:val="00A24BBD"/>
    <w:rsid w:val="00A26285"/>
    <w:rsid w:val="00A30142"/>
    <w:rsid w:val="00A31045"/>
    <w:rsid w:val="00A3166B"/>
    <w:rsid w:val="00A31CA5"/>
    <w:rsid w:val="00A34011"/>
    <w:rsid w:val="00A3604B"/>
    <w:rsid w:val="00A40CD2"/>
    <w:rsid w:val="00A42394"/>
    <w:rsid w:val="00A44F06"/>
    <w:rsid w:val="00A47F41"/>
    <w:rsid w:val="00A540B6"/>
    <w:rsid w:val="00A6111D"/>
    <w:rsid w:val="00A63F60"/>
    <w:rsid w:val="00A66A2B"/>
    <w:rsid w:val="00A674AF"/>
    <w:rsid w:val="00A751E2"/>
    <w:rsid w:val="00A75A6A"/>
    <w:rsid w:val="00A762D5"/>
    <w:rsid w:val="00A81C71"/>
    <w:rsid w:val="00A82D59"/>
    <w:rsid w:val="00A845B0"/>
    <w:rsid w:val="00A84ABB"/>
    <w:rsid w:val="00A9032A"/>
    <w:rsid w:val="00A95177"/>
    <w:rsid w:val="00AA1890"/>
    <w:rsid w:val="00AA54F1"/>
    <w:rsid w:val="00AA5659"/>
    <w:rsid w:val="00AB1980"/>
    <w:rsid w:val="00AB51EF"/>
    <w:rsid w:val="00AC0B2D"/>
    <w:rsid w:val="00AC1AFE"/>
    <w:rsid w:val="00AD5E1D"/>
    <w:rsid w:val="00AD5EA0"/>
    <w:rsid w:val="00AD6C0F"/>
    <w:rsid w:val="00AD765E"/>
    <w:rsid w:val="00AE354B"/>
    <w:rsid w:val="00AF6917"/>
    <w:rsid w:val="00AF7F4D"/>
    <w:rsid w:val="00B11AB2"/>
    <w:rsid w:val="00B212D0"/>
    <w:rsid w:val="00B27CEA"/>
    <w:rsid w:val="00B3082B"/>
    <w:rsid w:val="00B31224"/>
    <w:rsid w:val="00B314C5"/>
    <w:rsid w:val="00B340DA"/>
    <w:rsid w:val="00B46F25"/>
    <w:rsid w:val="00B47E32"/>
    <w:rsid w:val="00B502F9"/>
    <w:rsid w:val="00B50EF3"/>
    <w:rsid w:val="00B635C1"/>
    <w:rsid w:val="00B63955"/>
    <w:rsid w:val="00B643A4"/>
    <w:rsid w:val="00B64F4A"/>
    <w:rsid w:val="00B675D5"/>
    <w:rsid w:val="00B86375"/>
    <w:rsid w:val="00B92D0D"/>
    <w:rsid w:val="00BC1DC6"/>
    <w:rsid w:val="00BC2FB6"/>
    <w:rsid w:val="00BC69A5"/>
    <w:rsid w:val="00BD6347"/>
    <w:rsid w:val="00BD70A1"/>
    <w:rsid w:val="00BE10B7"/>
    <w:rsid w:val="00BE749B"/>
    <w:rsid w:val="00BF03E2"/>
    <w:rsid w:val="00BF745D"/>
    <w:rsid w:val="00C03383"/>
    <w:rsid w:val="00C0399C"/>
    <w:rsid w:val="00C05089"/>
    <w:rsid w:val="00C0784C"/>
    <w:rsid w:val="00C10C83"/>
    <w:rsid w:val="00C1183C"/>
    <w:rsid w:val="00C15BBE"/>
    <w:rsid w:val="00C27F46"/>
    <w:rsid w:val="00C34D99"/>
    <w:rsid w:val="00C34EFF"/>
    <w:rsid w:val="00C36A7E"/>
    <w:rsid w:val="00C4242E"/>
    <w:rsid w:val="00C440AA"/>
    <w:rsid w:val="00C450AA"/>
    <w:rsid w:val="00C472CB"/>
    <w:rsid w:val="00C52808"/>
    <w:rsid w:val="00C6087A"/>
    <w:rsid w:val="00C70EA5"/>
    <w:rsid w:val="00C7586A"/>
    <w:rsid w:val="00C77DFB"/>
    <w:rsid w:val="00C85476"/>
    <w:rsid w:val="00C8683A"/>
    <w:rsid w:val="00C87F76"/>
    <w:rsid w:val="00C90DCA"/>
    <w:rsid w:val="00C91679"/>
    <w:rsid w:val="00C9275A"/>
    <w:rsid w:val="00CB00A5"/>
    <w:rsid w:val="00CB193D"/>
    <w:rsid w:val="00CB2498"/>
    <w:rsid w:val="00CB5502"/>
    <w:rsid w:val="00CB59E9"/>
    <w:rsid w:val="00CC2751"/>
    <w:rsid w:val="00CC544A"/>
    <w:rsid w:val="00CC689F"/>
    <w:rsid w:val="00CD5FA4"/>
    <w:rsid w:val="00CE30BC"/>
    <w:rsid w:val="00CE764D"/>
    <w:rsid w:val="00CF295B"/>
    <w:rsid w:val="00D138E2"/>
    <w:rsid w:val="00D1476E"/>
    <w:rsid w:val="00D20C7D"/>
    <w:rsid w:val="00D213E6"/>
    <w:rsid w:val="00D22AFE"/>
    <w:rsid w:val="00D4013A"/>
    <w:rsid w:val="00D40AC4"/>
    <w:rsid w:val="00D41BA0"/>
    <w:rsid w:val="00D446F8"/>
    <w:rsid w:val="00D45CCB"/>
    <w:rsid w:val="00D5093D"/>
    <w:rsid w:val="00D52090"/>
    <w:rsid w:val="00D52F1B"/>
    <w:rsid w:val="00D60AC4"/>
    <w:rsid w:val="00D6434C"/>
    <w:rsid w:val="00D66480"/>
    <w:rsid w:val="00D665CB"/>
    <w:rsid w:val="00D66691"/>
    <w:rsid w:val="00D67345"/>
    <w:rsid w:val="00D71742"/>
    <w:rsid w:val="00D718FB"/>
    <w:rsid w:val="00D75100"/>
    <w:rsid w:val="00D777D7"/>
    <w:rsid w:val="00D86A6A"/>
    <w:rsid w:val="00D87762"/>
    <w:rsid w:val="00DA0EB9"/>
    <w:rsid w:val="00DA4D66"/>
    <w:rsid w:val="00DB1622"/>
    <w:rsid w:val="00DB234E"/>
    <w:rsid w:val="00DC1394"/>
    <w:rsid w:val="00DC58AC"/>
    <w:rsid w:val="00DC7FB1"/>
    <w:rsid w:val="00DD3F6D"/>
    <w:rsid w:val="00DD6CC5"/>
    <w:rsid w:val="00DE5515"/>
    <w:rsid w:val="00DF23E0"/>
    <w:rsid w:val="00DF2A25"/>
    <w:rsid w:val="00DF630C"/>
    <w:rsid w:val="00DF6F00"/>
    <w:rsid w:val="00E0026C"/>
    <w:rsid w:val="00E10C2B"/>
    <w:rsid w:val="00E11A77"/>
    <w:rsid w:val="00E151AB"/>
    <w:rsid w:val="00E2004D"/>
    <w:rsid w:val="00E21F94"/>
    <w:rsid w:val="00E27728"/>
    <w:rsid w:val="00E27F0D"/>
    <w:rsid w:val="00E31E59"/>
    <w:rsid w:val="00E339B3"/>
    <w:rsid w:val="00E34F12"/>
    <w:rsid w:val="00E368B0"/>
    <w:rsid w:val="00E42A44"/>
    <w:rsid w:val="00E43092"/>
    <w:rsid w:val="00E4506A"/>
    <w:rsid w:val="00E5103D"/>
    <w:rsid w:val="00E54C7D"/>
    <w:rsid w:val="00E61CC5"/>
    <w:rsid w:val="00E763EA"/>
    <w:rsid w:val="00E77603"/>
    <w:rsid w:val="00E8576D"/>
    <w:rsid w:val="00E90EBE"/>
    <w:rsid w:val="00E91AC5"/>
    <w:rsid w:val="00E949F1"/>
    <w:rsid w:val="00EA19E7"/>
    <w:rsid w:val="00EA1ED2"/>
    <w:rsid w:val="00EA28B2"/>
    <w:rsid w:val="00EA2B9B"/>
    <w:rsid w:val="00EA6AEB"/>
    <w:rsid w:val="00EA7223"/>
    <w:rsid w:val="00EB4228"/>
    <w:rsid w:val="00EB6978"/>
    <w:rsid w:val="00EB74C5"/>
    <w:rsid w:val="00EB77B2"/>
    <w:rsid w:val="00EC098B"/>
    <w:rsid w:val="00EC0B95"/>
    <w:rsid w:val="00EC1EBA"/>
    <w:rsid w:val="00ED094C"/>
    <w:rsid w:val="00ED1D93"/>
    <w:rsid w:val="00ED24B9"/>
    <w:rsid w:val="00EE118A"/>
    <w:rsid w:val="00EE2B2D"/>
    <w:rsid w:val="00EE5AC1"/>
    <w:rsid w:val="00EF1063"/>
    <w:rsid w:val="00EF58D3"/>
    <w:rsid w:val="00F021A1"/>
    <w:rsid w:val="00F02A8B"/>
    <w:rsid w:val="00F03E03"/>
    <w:rsid w:val="00F04755"/>
    <w:rsid w:val="00F110C7"/>
    <w:rsid w:val="00F12595"/>
    <w:rsid w:val="00F1397A"/>
    <w:rsid w:val="00F16997"/>
    <w:rsid w:val="00F20968"/>
    <w:rsid w:val="00F26A3D"/>
    <w:rsid w:val="00F35B57"/>
    <w:rsid w:val="00F36B41"/>
    <w:rsid w:val="00F43618"/>
    <w:rsid w:val="00F441F0"/>
    <w:rsid w:val="00F6039A"/>
    <w:rsid w:val="00F61D6F"/>
    <w:rsid w:val="00F639C0"/>
    <w:rsid w:val="00F6563B"/>
    <w:rsid w:val="00F76733"/>
    <w:rsid w:val="00F7725C"/>
    <w:rsid w:val="00F776DC"/>
    <w:rsid w:val="00F77E15"/>
    <w:rsid w:val="00F82CC6"/>
    <w:rsid w:val="00F85BF8"/>
    <w:rsid w:val="00F86B74"/>
    <w:rsid w:val="00F90A3F"/>
    <w:rsid w:val="00F911B1"/>
    <w:rsid w:val="00F91455"/>
    <w:rsid w:val="00F970A1"/>
    <w:rsid w:val="00F9731B"/>
    <w:rsid w:val="00FA2D3C"/>
    <w:rsid w:val="00FA2DBA"/>
    <w:rsid w:val="00FB1624"/>
    <w:rsid w:val="00FB198A"/>
    <w:rsid w:val="00FB1DB7"/>
    <w:rsid w:val="00FB2E7D"/>
    <w:rsid w:val="00FB353A"/>
    <w:rsid w:val="00FB3E8C"/>
    <w:rsid w:val="00FB70CB"/>
    <w:rsid w:val="00FC290A"/>
    <w:rsid w:val="00FC2BD2"/>
    <w:rsid w:val="00FD1756"/>
    <w:rsid w:val="00FD7D78"/>
    <w:rsid w:val="00FE2576"/>
    <w:rsid w:val="00FE3C97"/>
    <w:rsid w:val="00FE5D5D"/>
    <w:rsid w:val="00FF0340"/>
    <w:rsid w:val="00FF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756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75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75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6F32"/>
    <w:pPr>
      <w:keepNext/>
      <w:jc w:val="center"/>
      <w:outlineLvl w:val="6"/>
    </w:pPr>
    <w:rPr>
      <w:b/>
      <w:color w:val="000000"/>
      <w:sz w:val="3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422D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422D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422D5"/>
    <w:rPr>
      <w:rFonts w:ascii="Calibri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422D5"/>
    <w:rPr>
      <w:rFonts w:ascii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0C78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22D5"/>
    <w:rPr>
      <w:rFonts w:cs="Times New Roman"/>
      <w:sz w:val="2"/>
    </w:rPr>
  </w:style>
  <w:style w:type="paragraph" w:customStyle="1" w:styleId="ConsPlusNonformat">
    <w:name w:val="ConsPlusNonformat"/>
    <w:uiPriority w:val="99"/>
    <w:rsid w:val="00FE5D5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FE5D5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0A6F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E75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6DDB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0E758F"/>
    <w:pPr>
      <w:jc w:val="right"/>
    </w:pPr>
    <w:rPr>
      <w:rFonts w:cs="Courier New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422D5"/>
    <w:rPr>
      <w:rFonts w:cs="Times New Roman"/>
      <w:sz w:val="24"/>
      <w:szCs w:val="24"/>
    </w:rPr>
  </w:style>
  <w:style w:type="paragraph" w:customStyle="1" w:styleId="a">
    <w:name w:val="Таблицы (моноширинный)"/>
    <w:basedOn w:val="Normal"/>
    <w:next w:val="Normal"/>
    <w:uiPriority w:val="99"/>
    <w:rsid w:val="006209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0">
    <w:name w:val="Нормальный (таблица)"/>
    <w:basedOn w:val="Normal"/>
    <w:next w:val="Normal"/>
    <w:uiPriority w:val="99"/>
    <w:rsid w:val="0048235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ListParagraph">
    <w:name w:val="List Paragraph"/>
    <w:basedOn w:val="Normal"/>
    <w:uiPriority w:val="99"/>
    <w:qFormat/>
    <w:rsid w:val="005D09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83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2</Pages>
  <Words>338</Words>
  <Characters>1932</Characters>
  <Application>Microsoft Office Outlook</Application>
  <DocSecurity>0</DocSecurity>
  <Lines>0</Lines>
  <Paragraphs>0</Paragraphs>
  <ScaleCrop>false</ScaleCrop>
  <Company>Possow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РОССИЙСКАЯ           ФЕДЕРАЦИЯ </dc:title>
  <dc:subject/>
  <dc:creator>buh</dc:creator>
  <cp:keywords/>
  <dc:description/>
  <cp:lastModifiedBy>User</cp:lastModifiedBy>
  <cp:revision>33</cp:revision>
  <cp:lastPrinted>2017-11-15T08:46:00Z</cp:lastPrinted>
  <dcterms:created xsi:type="dcterms:W3CDTF">2015-05-19T06:21:00Z</dcterms:created>
  <dcterms:modified xsi:type="dcterms:W3CDTF">2017-12-15T13:47:00Z</dcterms:modified>
</cp:coreProperties>
</file>